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987B49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987B49" w:rsidRDefault="00987B49" w:rsidP="00400C87">
            <w:pPr>
              <w:rPr>
                <w:rFonts w:ascii="Times New Roman" w:hAnsi="Times New Roman"/>
                <w:b/>
              </w:rPr>
            </w:pPr>
          </w:p>
          <w:p w:rsidR="00987B49" w:rsidRPr="003F7FF5" w:rsidRDefault="00987B49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987B49" w:rsidRPr="003F7FF5" w:rsidRDefault="00987B49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987B49" w:rsidRPr="003F7FF5" w:rsidRDefault="00987B49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987B49" w:rsidRPr="003F7FF5" w:rsidRDefault="00987B49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87B49" w:rsidRDefault="00987B49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</w:tr>
      <w:tr w:rsidR="00987B49" w:rsidRPr="003F7FF5" w:rsidTr="00075E73">
        <w:trPr>
          <w:trHeight w:val="575"/>
        </w:trPr>
        <w:tc>
          <w:tcPr>
            <w:tcW w:w="1548" w:type="dxa"/>
            <w:vMerge/>
          </w:tcPr>
          <w:p w:rsidR="00987B49" w:rsidRPr="003F7FF5" w:rsidRDefault="00987B49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87B49" w:rsidRDefault="00987B49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Emergencies Page 116</w:t>
            </w:r>
          </w:p>
          <w:p w:rsidR="00987B49" w:rsidRPr="003F7FF5" w:rsidRDefault="00987B49" w:rsidP="00987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#2 Track 34</w:t>
            </w:r>
          </w:p>
        </w:tc>
        <w:tc>
          <w:tcPr>
            <w:tcW w:w="1422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</w:tr>
      <w:tr w:rsidR="00987B49" w:rsidRPr="003F7FF5" w:rsidTr="00075E73">
        <w:tc>
          <w:tcPr>
            <w:tcW w:w="1548" w:type="dxa"/>
            <w:vMerge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87B49" w:rsidRPr="003F7FF5" w:rsidRDefault="00987B49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422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</w:tr>
      <w:tr w:rsidR="00987B49" w:rsidRPr="003F7FF5" w:rsidTr="00075E73">
        <w:tc>
          <w:tcPr>
            <w:tcW w:w="1548" w:type="dxa"/>
            <w:vMerge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87B49" w:rsidRPr="003F7FF5" w:rsidRDefault="00987B49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422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</w:tr>
      <w:tr w:rsidR="00987B49" w:rsidRPr="003F7FF5" w:rsidTr="00075E73">
        <w:tc>
          <w:tcPr>
            <w:tcW w:w="1548" w:type="dxa"/>
            <w:vMerge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87B49" w:rsidRPr="00987B49" w:rsidRDefault="00987B49" w:rsidP="00400C87">
            <w:pPr>
              <w:rPr>
                <w:rFonts w:ascii="Times New Roman" w:hAnsi="Times New Roman"/>
                <w:i/>
              </w:rPr>
            </w:pPr>
            <w:r w:rsidRPr="00987B49">
              <w:rPr>
                <w:rFonts w:ascii="Times New Roman" w:hAnsi="Times New Roman"/>
                <w:i/>
              </w:rPr>
              <w:t>Extended Study:</w:t>
            </w:r>
          </w:p>
          <w:p w:rsidR="00987B49" w:rsidRDefault="00987B49" w:rsidP="00987B49">
            <w:pPr>
              <w:rPr>
                <w:rFonts w:ascii="Times New Roman" w:hAnsi="Times New Roman"/>
                <w:i/>
              </w:rPr>
            </w:pPr>
            <w:r w:rsidRPr="00987B49">
              <w:rPr>
                <w:rFonts w:ascii="Times New Roman" w:hAnsi="Times New Roman"/>
                <w:i/>
              </w:rPr>
              <w:t>First Aid Page 117</w:t>
            </w:r>
          </w:p>
          <w:p w:rsidR="00095798" w:rsidRDefault="00095798" w:rsidP="00987B49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Listen to the Words: CD # 2 Track 35</w:t>
            </w:r>
          </w:p>
          <w:p w:rsidR="00095798" w:rsidRDefault="00095798" w:rsidP="00987B49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High Beginning Workbook Page 117</w:t>
            </w:r>
          </w:p>
          <w:p w:rsidR="00095798" w:rsidRPr="003F7FF5" w:rsidRDefault="00095798" w:rsidP="00987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Low Intermediate Workbook Page 117</w:t>
            </w:r>
          </w:p>
        </w:tc>
        <w:tc>
          <w:tcPr>
            <w:tcW w:w="1422" w:type="dxa"/>
          </w:tcPr>
          <w:p w:rsidR="00987B49" w:rsidRPr="003F7FF5" w:rsidRDefault="00987B49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87B49" w:rsidRPr="00987B49" w:rsidRDefault="00987B49" w:rsidP="00987B49">
            <w:pPr>
              <w:rPr>
                <w:rFonts w:ascii="Times New Roman" w:hAnsi="Times New Roman"/>
              </w:rPr>
            </w:pPr>
            <w:r w:rsidRPr="00987B49">
              <w:rPr>
                <w:rFonts w:ascii="Times New Roman" w:hAnsi="Times New Roman"/>
              </w:rPr>
              <w:t xml:space="preserve">Intermediate Reading Topics: </w:t>
            </w:r>
          </w:p>
          <w:p w:rsidR="00987B49" w:rsidRPr="00987B49" w:rsidRDefault="00987B49" w:rsidP="00987B49">
            <w:pPr>
              <w:rPr>
                <w:rFonts w:ascii="Times New Roman" w:hAnsi="Times New Roman"/>
              </w:rPr>
            </w:pPr>
            <w:r w:rsidRPr="00987B49">
              <w:rPr>
                <w:rFonts w:ascii="Times New Roman" w:hAnsi="Times New Roman"/>
              </w:rPr>
              <w:t>Services - 911 Calls</w:t>
            </w:r>
          </w:p>
          <w:p w:rsidR="00DD3F54" w:rsidRPr="003F7FF5" w:rsidRDefault="00987B49" w:rsidP="00075E73">
            <w:pPr>
              <w:rPr>
                <w:rFonts w:ascii="Times New Roman" w:hAnsi="Times New Roman"/>
              </w:rPr>
            </w:pPr>
            <w:r w:rsidRPr="00987B49">
              <w:rPr>
                <w:rFonts w:ascii="Times New Roman" w:hAnsi="Times New Roman"/>
              </w:rPr>
              <w:t>Family – Fire Safety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3F7FF5" w:rsidP="00095798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095798">
              <w:rPr>
                <w:rFonts w:ascii="Times New Roman" w:hAnsi="Times New Roman"/>
              </w:rPr>
              <w:t>24 Be, have, do in present and past tense</w:t>
            </w:r>
          </w:p>
          <w:p w:rsidR="00095798" w:rsidRPr="003F7FF5" w:rsidRDefault="00095798" w:rsidP="00095798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3F7FF5" w:rsidP="00095798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095798">
              <w:rPr>
                <w:rFonts w:ascii="Times New Roman" w:hAnsi="Times New Roman"/>
              </w:rPr>
              <w:t>25 Regular and Irregular Verbs</w:t>
            </w:r>
          </w:p>
          <w:p w:rsidR="00095798" w:rsidRDefault="00095798" w:rsidP="00095798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09579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4</w:t>
            </w:r>
            <w:r w:rsidR="00400C87" w:rsidRPr="00400C87">
              <w:rPr>
                <w:rFonts w:ascii="Times New Roman" w:hAnsi="Times New Roman"/>
              </w:rPr>
              <w:t xml:space="preserve">: Pages </w:t>
            </w:r>
            <w:r>
              <w:rPr>
                <w:rFonts w:ascii="Times New Roman" w:hAnsi="Times New Roman"/>
              </w:rPr>
              <w:t>6-7, 8-9</w:t>
            </w:r>
          </w:p>
          <w:p w:rsidR="00095798" w:rsidRDefault="0009579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6-7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09579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Farmstead Evacuation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09579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Farmstead Evacuation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095798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Your Knowledge: Farmstead Evacuation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B49" w:rsidRDefault="00987B49" w:rsidP="00814CB4">
      <w:r>
        <w:separator/>
      </w:r>
    </w:p>
  </w:endnote>
  <w:endnote w:type="continuationSeparator" w:id="1">
    <w:p w:rsidR="00987B49" w:rsidRDefault="00987B49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B49" w:rsidRDefault="00987B49" w:rsidP="00814CB4">
      <w:r>
        <w:separator/>
      </w:r>
    </w:p>
  </w:footnote>
  <w:footnote w:type="continuationSeparator" w:id="1">
    <w:p w:rsidR="00987B49" w:rsidRDefault="00987B49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987B49">
      <w:rPr>
        <w:rFonts w:ascii="Times New Roman" w:hAnsi="Times New Roman"/>
        <w:color w:val="4F6228" w:themeColor="accent3" w:themeShade="80"/>
        <w:sz w:val="32"/>
        <w:szCs w:val="32"/>
      </w:rPr>
      <w:t>2</w:t>
    </w:r>
    <w:r w:rsidR="00A779F9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987B49">
      <w:rPr>
        <w:rFonts w:ascii="Times New Roman" w:hAnsi="Times New Roman"/>
        <w:color w:val="4F6228" w:themeColor="accent3" w:themeShade="80"/>
        <w:sz w:val="32"/>
        <w:szCs w:val="32"/>
      </w:rPr>
      <w:t>Reporting Problems/Emergencies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95798"/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798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87B49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858A2"/>
    <w:rsid w:val="00F92CA1"/>
    <w:rsid w:val="00F96539"/>
    <w:rsid w:val="00FB32C5"/>
    <w:rsid w:val="00FC1A59"/>
    <w:rsid w:val="00FD0266"/>
    <w:rsid w:val="00FE0A7A"/>
    <w:rsid w:val="00FE1A58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1</TotalTime>
  <Pages>1</Pages>
  <Words>135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2009-06-01T04:20:00Z</dcterms:created>
  <dcterms:modified xsi:type="dcterms:W3CDTF">2009-06-01T04:20:00Z</dcterms:modified>
</cp:coreProperties>
</file>